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E74078" w:rsidRPr="008978B2" w:rsidRDefault="00E7407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15.03.2017</w:t>
      </w:r>
      <w:bookmarkStart w:id="0" w:name="_GoBack"/>
      <w:bookmarkEnd w:id="0"/>
    </w:p>
    <w:p w:rsidR="00E74078" w:rsidRPr="008978B2" w:rsidRDefault="00E7407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E74078" w:rsidRPr="008978B2" w:rsidRDefault="00E74078" w:rsidP="00745A5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E74078" w:rsidRDefault="00E74078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74078" w:rsidRPr="008978B2" w:rsidRDefault="00E74078" w:rsidP="003A33B0">
      <w:pPr>
        <w:pStyle w:val="NoSpacing"/>
        <w:rPr>
          <w:rFonts w:ascii="Comic Sans MS" w:hAnsi="Comic Sans MS"/>
          <w:sz w:val="20"/>
          <w:szCs w:val="20"/>
        </w:rPr>
      </w:pPr>
      <w:r w:rsidRPr="003A33B0">
        <w:rPr>
          <w:rFonts w:ascii="Comic Sans MS" w:hAnsi="Comic Sans MS" w:cs="Calibri"/>
          <w:sz w:val="20"/>
          <w:szCs w:val="20"/>
        </w:rPr>
        <w:t>Çocuklara n</w:t>
      </w:r>
      <w:r w:rsidRPr="003A33B0">
        <w:rPr>
          <w:rFonts w:ascii="Comic Sans MS" w:hAnsi="Comic Sans MS"/>
          <w:sz w:val="20"/>
          <w:szCs w:val="20"/>
        </w:rPr>
        <w:t>asıl oldukları sorularak kısaca sohbet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3A33B0">
        <w:rPr>
          <w:rFonts w:ascii="Comic Sans MS" w:hAnsi="Comic Sans MS"/>
          <w:sz w:val="20"/>
          <w:szCs w:val="20"/>
        </w:rPr>
        <w:t>Çocuklara hangi öğrenme merkezine geçecekleri sorulup kararsız olanlara rehberlik edil</w:t>
      </w:r>
      <w:r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E74078" w:rsidRPr="008978B2" w:rsidRDefault="00E7407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E74078" w:rsidRPr="008978B2" w:rsidRDefault="00E7407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YAĞMUR DAMLASININ YOLCULUĞU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Türkçe Dil- 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E74078" w:rsidRDefault="00E74078" w:rsidP="0079558A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74078" w:rsidRPr="0079558A" w:rsidRDefault="00E74078" w:rsidP="0079558A">
      <w:pPr>
        <w:pStyle w:val="NoSpacing"/>
        <w:rPr>
          <w:rFonts w:ascii="Comic Sans MS" w:hAnsi="Comic Sans MS"/>
          <w:b/>
          <w:sz w:val="20"/>
          <w:szCs w:val="20"/>
        </w:rPr>
      </w:pPr>
      <w:r w:rsidRPr="0079558A">
        <w:rPr>
          <w:rFonts w:ascii="Comic Sans MS" w:hAnsi="Comic Sans MS"/>
          <w:b/>
          <w:sz w:val="20"/>
          <w:szCs w:val="20"/>
        </w:rPr>
        <w:t>Öğle Yemeği, Temizlik</w:t>
      </w:r>
    </w:p>
    <w:p w:rsidR="00E74078" w:rsidRPr="0079558A" w:rsidRDefault="00E74078" w:rsidP="0079558A">
      <w:pPr>
        <w:pStyle w:val="NoSpacing"/>
        <w:rPr>
          <w:rFonts w:ascii="Comic Sans MS" w:hAnsi="Comic Sans MS"/>
          <w:b/>
          <w:sz w:val="20"/>
          <w:szCs w:val="20"/>
        </w:rPr>
      </w:pPr>
      <w:r w:rsidRPr="0079558A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E74078" w:rsidRPr="0079558A" w:rsidRDefault="00E74078" w:rsidP="0079558A">
      <w:pPr>
        <w:pStyle w:val="NoSpacing"/>
        <w:rPr>
          <w:rFonts w:ascii="Comic Sans MS" w:hAnsi="Comic Sans MS"/>
          <w:b/>
          <w:sz w:val="20"/>
          <w:szCs w:val="20"/>
        </w:rPr>
      </w:pPr>
      <w:r w:rsidRPr="0079558A">
        <w:rPr>
          <w:rFonts w:ascii="Comic Sans MS" w:hAnsi="Comic Sans MS"/>
          <w:b/>
          <w:sz w:val="20"/>
          <w:szCs w:val="20"/>
        </w:rPr>
        <w:t>Kahvaltı, Temizlik</w:t>
      </w:r>
    </w:p>
    <w:p w:rsidR="00E74078" w:rsidRPr="0079558A" w:rsidRDefault="00E74078" w:rsidP="0079558A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74078" w:rsidRPr="0079558A" w:rsidRDefault="00E74078" w:rsidP="0079558A">
      <w:pPr>
        <w:pStyle w:val="NoSpacing"/>
        <w:rPr>
          <w:rFonts w:ascii="Comic Sans MS" w:hAnsi="Comic Sans MS"/>
          <w:b/>
          <w:sz w:val="20"/>
          <w:szCs w:val="20"/>
        </w:rPr>
      </w:pPr>
      <w:r w:rsidRPr="0079558A">
        <w:rPr>
          <w:rFonts w:ascii="Comic Sans MS" w:hAnsi="Comic Sans MS"/>
          <w:b/>
          <w:sz w:val="20"/>
          <w:szCs w:val="20"/>
        </w:rPr>
        <w:t>Etkinlik Zamanı</w:t>
      </w:r>
    </w:p>
    <w:p w:rsidR="00E74078" w:rsidRPr="00745A56" w:rsidRDefault="00E74078" w:rsidP="0079558A">
      <w:pPr>
        <w:pStyle w:val="NoSpacing"/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‘</w:t>
      </w:r>
      <w:r>
        <w:rPr>
          <w:rFonts w:ascii="Comic Sans MS" w:hAnsi="Comic Sans MS"/>
          <w:sz w:val="20"/>
          <w:szCs w:val="20"/>
        </w:rPr>
        <w:t xml:space="preserve">’ ELLEM BÜLLEM </w:t>
      </w:r>
      <w:r w:rsidRPr="00745A56">
        <w:rPr>
          <w:rFonts w:ascii="Comic Sans MS" w:hAnsi="Comic Sans MS"/>
          <w:sz w:val="20"/>
          <w:szCs w:val="20"/>
        </w:rPr>
        <w:t xml:space="preserve">’’ isimli </w:t>
      </w:r>
      <w:r>
        <w:rPr>
          <w:rFonts w:ascii="Comic Sans MS" w:hAnsi="Comic Sans MS"/>
          <w:sz w:val="20"/>
          <w:szCs w:val="20"/>
        </w:rPr>
        <w:t xml:space="preserve">oyun </w:t>
      </w:r>
      <w:r w:rsidRPr="00745A56">
        <w:rPr>
          <w:rFonts w:ascii="Comic Sans MS" w:hAnsi="Comic Sans MS"/>
          <w:sz w:val="20"/>
          <w:szCs w:val="20"/>
        </w:rPr>
        <w:t>etkinliği</w:t>
      </w:r>
    </w:p>
    <w:p w:rsidR="00E74078" w:rsidRPr="0079558A" w:rsidRDefault="00E74078" w:rsidP="0079558A">
      <w:pPr>
        <w:pStyle w:val="NoSpacing"/>
        <w:rPr>
          <w:rFonts w:ascii="Comic Sans MS" w:hAnsi="Comic Sans MS"/>
          <w:b/>
          <w:sz w:val="20"/>
          <w:szCs w:val="20"/>
        </w:rPr>
      </w:pPr>
      <w:r w:rsidRPr="0079558A">
        <w:rPr>
          <w:rFonts w:ascii="Comic Sans MS" w:hAnsi="Comic Sans MS"/>
          <w:b/>
          <w:sz w:val="20"/>
          <w:szCs w:val="20"/>
        </w:rPr>
        <w:t>Oyun Zamanı</w:t>
      </w:r>
    </w:p>
    <w:p w:rsidR="00E74078" w:rsidRPr="00745A56" w:rsidRDefault="00E74078" w:rsidP="0079558A">
      <w:pPr>
        <w:pStyle w:val="NoSpacing"/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Öğrenme merkezlerinde oyun</w:t>
      </w:r>
    </w:p>
    <w:p w:rsidR="00E74078" w:rsidRPr="008978B2" w:rsidRDefault="00E7407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E74078" w:rsidRPr="008978B2" w:rsidRDefault="00E7407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E74078" w:rsidRPr="008978B2" w:rsidRDefault="00E7407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E74078" w:rsidRDefault="00E7407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E74078" w:rsidRDefault="00E7407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E74078" w:rsidRDefault="00E74078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E74078" w:rsidRDefault="00E74078" w:rsidP="00852BC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YAĞMUR DAMLASININ YOLCULUĞU</w:t>
      </w:r>
    </w:p>
    <w:p w:rsidR="00E74078" w:rsidRPr="00436F22" w:rsidRDefault="00E7407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Türkçe Dil-sanat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 Bireysel Etkinlik</w:t>
      </w:r>
      <w:r w:rsidRPr="00436F22">
        <w:rPr>
          <w:rFonts w:ascii="Comic Sans MS" w:hAnsi="Comic Sans MS"/>
          <w:bCs/>
          <w:sz w:val="20"/>
          <w:szCs w:val="20"/>
        </w:rPr>
        <w:t>)</w:t>
      </w:r>
    </w:p>
    <w:p w:rsidR="00E74078" w:rsidRDefault="00E7407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E74078" w:rsidRPr="00BB3A48" w:rsidRDefault="00E7407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95.15pt;margin-top:3.9pt;width:442pt;height:41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">
            <v:textbox>
              <w:txbxContent>
                <w:p w:rsidR="00E74078" w:rsidRPr="00035BC2" w:rsidRDefault="00E74078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35B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E74078" w:rsidRDefault="00E74078" w:rsidP="00760CD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Her çocuğun bir sandalyeye daire şekilde oturması sağlanır.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onları rahat görebileceği ve her çocuğa eşit mesafede olabileceği bir yere oturur. “Şimdi sizinle bir yolculuğa çıkacağız? Sizce nereye gidebiliriz? Diye sorar. Çocuklardan çeşitli yanıtlar alınır.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E74078" w:rsidRDefault="00E74078" w:rsidP="00760CD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74078" w:rsidRDefault="00E74078" w:rsidP="00760CD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Meraklı yağmur damlası bir gün yuvası olan buluttan aşağı inmiş………….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(Öğre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tmen kendisine en yakın çocuğu gösterir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aynı bulutlar gibi BEYAZ bir şeyin üstüne düşmüş. Ama bu bulut değilmiş!..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gözlerini kocaman açar. (yanındaki 2.ç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ocuğu gö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stererek)    aaaaa!....sizde benimle aynı renktesiniz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” der.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Yağmur damlası rüzgarında etkisiyle ileriye doğru ilerlemiş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ve (öğretmen 3. Çocuğu göstererek)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çocukların aynı bulutlara benzeyen bir şeyler yediklerini g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örür.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bunu çok merak eder ’’acaba bu çocukların yediği, buluta benzeyen şeyler ne olabilir?’’ demiş. Rüzgar tekrar esmeye başlamış ve yağmur damlası tekrar sağa sola savrulmaya başlamış,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(öğretmen 4. Çocuğa geçer.)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Yağmur damlasının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ayağı bir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çiçeğin dalına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takılır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bu çiçek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bembeyazdır.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b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u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çiçeği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çok sever. (Öğretmen 5. Çocuğu göstererek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) çok yoruldum şuradaki yumuşacık ve beyaz şeyin üzerinde biraz dinleneyim, demiş.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(Öğretmen 6. Çocuğu göstererek)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çok yorulmuştur, oracıkta uyuyakalır. (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7. çocuğu göstererek)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yağmur damlası rüyasında g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ökyüzündeki kocaman bulutları görür. Bulutlar el ele tutuşmuş sanki oyun oynuyorlar. (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8. Çocuğu göstererek) yağmur damlası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gülümseyerek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uyanır ve evini ne kadar çok özlediğini anlar. Çünkü bulutlarda yaşadığı için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çok mutludur.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Tekrar yuvasına dönmeye karar verir ve gökyüzüne doğru yükselmeye başlar.</w:t>
                  </w:r>
                </w:p>
                <w:p w:rsidR="00E74078" w:rsidRPr="00760CDC" w:rsidRDefault="00E74078" w:rsidP="00760CD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74078" w:rsidRDefault="00E74078" w:rsidP="00760CD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Öğretmen çocuklara 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önerek birinci çocuktan başlayarak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“sen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beyaz renkte hangi nes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ne olmuştun?” diye sorarak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çocukların hikayeyi özgün bir şekilde tamamlamalarına fırsat verir.</w:t>
                  </w:r>
                </w:p>
                <w:p w:rsidR="00E74078" w:rsidRDefault="00E74078" w:rsidP="00760CD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 xml:space="preserve">ocuklardan hikâyenin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içinde geçen beyaz nesneleri çizmeleri is</w:t>
                  </w:r>
                  <w:r w:rsidRPr="00760CDC">
                    <w:rPr>
                      <w:rFonts w:ascii="Comic Sans MS" w:hAnsi="Comic Sans MS"/>
                      <w:sz w:val="20"/>
                      <w:szCs w:val="20"/>
                    </w:rPr>
                    <w:t>tenir. Günün sonunda yapılan resimler sergilenir.</w:t>
                  </w:r>
                </w:p>
                <w:p w:rsidR="00E74078" w:rsidRPr="00760CDC" w:rsidRDefault="00E74078" w:rsidP="00760CD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Masalara beyaz renkteki hamurlar dağıtılır, resim çizmek istemeyen çocuklar hamurlara şekil verir.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276.75pt;height:41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">
            <v:textbox>
              <w:txbxContent>
                <w:p w:rsidR="00E74078" w:rsidRDefault="00E74078" w:rsidP="003E04E7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B78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GÖSTERGELERİ</w:t>
                  </w:r>
                </w:p>
                <w:p w:rsidR="00E74078" w:rsidRPr="009372D4" w:rsidRDefault="00E74078" w:rsidP="00CC55A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r w:rsidRPr="009372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E74078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E74078" w:rsidRPr="00E84F8E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Göstergeleri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: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oluşturacak biçimde bir araya getirir. Değişik malzemeler kullanarak resim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Nesneleri sıkar.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Nesneleri çeker/gerer.</w:t>
                  </w:r>
                </w:p>
                <w:p w:rsidR="00E74078" w:rsidRPr="00E84F8E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Nesneleri açar/kapar.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 xml:space="preserve">Malzemelere elleriyle şekil verir. </w:t>
                  </w:r>
                </w:p>
                <w:p w:rsidR="00E74078" w:rsidRPr="00E84F8E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 xml:space="preserve">Malzemelere araç kullanarak şekil verir. </w:t>
                  </w:r>
                </w:p>
                <w:p w:rsidR="00E74078" w:rsidRPr="009372D4" w:rsidRDefault="00E74078" w:rsidP="00CC55A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2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E74078" w:rsidRPr="00E84F8E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Kazanım 14: Nesnelerle örüntü oluşturur.</w:t>
                  </w:r>
                </w:p>
                <w:p w:rsidR="00E74078" w:rsidRPr="00E84F8E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Modele bakarak nesnelerle örüntü oluşturur. En çok üç öğeden oluşan örüntüdeki kuralı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söyler.</w:t>
                  </w:r>
                </w:p>
                <w:p w:rsidR="00E74078" w:rsidRPr="00E84F8E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tamamlar.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Nesnelerle özgün bir örüntü oluşturur.</w:t>
                  </w:r>
                </w:p>
                <w:p w:rsidR="00E74078" w:rsidRPr="00E84F8E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Kazanım 15: Parça-bütün ilişkisini kavrar.</w:t>
                  </w:r>
                </w:p>
                <w:p w:rsidR="00E74078" w:rsidRPr="00E84F8E" w:rsidRDefault="00E74078" w:rsidP="00E84F8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Bir bütünün parçalarını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4F8E">
                    <w:rPr>
                      <w:rFonts w:ascii="Comic Sans MS" w:hAnsi="Comic Sans MS"/>
                      <w:sz w:val="20"/>
                      <w:szCs w:val="20"/>
                    </w:rPr>
                    <w:t>Bir bütünü parçalara böler. Bütün ve yarımı gösterir. Parçaları birleştirerek bütün elde eder.</w:t>
                  </w:r>
                </w:p>
                <w:p w:rsidR="00E74078" w:rsidRPr="00AE1C83" w:rsidRDefault="00E74078" w:rsidP="003E04E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74078" w:rsidRPr="00BB3A48" w:rsidRDefault="00E7407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74078" w:rsidRDefault="00E74078">
      <w:r w:rsidRPr="00BB3A48">
        <w:rPr>
          <w:rFonts w:ascii="Comic Sans MS" w:hAnsi="Comic Sans MS"/>
          <w:sz w:val="18"/>
          <w:szCs w:val="18"/>
        </w:rPr>
        <w:br w:type="page"/>
      </w:r>
    </w:p>
    <w:p w:rsidR="00E74078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ETKİNLİK (2)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745A56">
        <w:rPr>
          <w:rFonts w:ascii="Comic Sans MS" w:hAnsi="Comic Sans MS"/>
          <w:b/>
          <w:sz w:val="20"/>
          <w:szCs w:val="20"/>
        </w:rPr>
        <w:t>ÖĞRENİM SÜRECİ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ELLEM BÜLLEM OYUNU</w:t>
      </w:r>
      <w:r w:rsidRPr="00745A56">
        <w:rPr>
          <w:rFonts w:ascii="Comic Sans MS" w:hAnsi="Comic Sans MS"/>
          <w:sz w:val="20"/>
          <w:szCs w:val="20"/>
        </w:rPr>
        <w:t>: Çocuklar yere ayaklarını uzatıp otururlar. Bir</w:t>
      </w:r>
      <w:r>
        <w:rPr>
          <w:rFonts w:ascii="Comic Sans MS" w:hAnsi="Comic Sans MS"/>
          <w:sz w:val="20"/>
          <w:szCs w:val="20"/>
        </w:rPr>
        <w:t xml:space="preserve"> </w:t>
      </w:r>
      <w:r w:rsidRPr="00745A56">
        <w:rPr>
          <w:rFonts w:ascii="Comic Sans MS" w:hAnsi="Comic Sans MS"/>
          <w:sz w:val="20"/>
          <w:szCs w:val="20"/>
        </w:rPr>
        <w:t>çocuk ebe olur. Oyuna başlayan ebe şunları söyler: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“Ellem büllem epelek sepelek,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Sarı kızın sarması,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Kara koyunun dolması,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Al bunu çek bunu.”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Ebe bunları hece hece söyler ve söylerken de elini çocukların üzerinde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gezdirir. Son hece kimde biterse onu sorguya çeker: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Hamam önüne vardın mı?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Vardım.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Benim devemi gördün mü?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Gördüm.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Çullu mu idi çulsuz mu?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Çullu.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Benim devem çulsuzdu. Bilemedin. Yolda tavuk gördün mü?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Gördüm.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Ak mı idi, kara mı?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Kara.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Benim tavuğum ak idi. Bilemedin. Develerime tuzlu su mu içirdin tuzsuz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mu?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Tuzlu su.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- Vah vah benim develerimin ciğerlerini yakmışsın ha...der.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Çocuk kaçar, ebe kovalar. Eğer yakalarsa ebenin yakaladığı çocuk ebe olur.</w:t>
      </w:r>
    </w:p>
    <w:p w:rsidR="00E74078" w:rsidRPr="00745A56" w:rsidRDefault="00E74078" w:rsidP="00745A5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45A56">
        <w:rPr>
          <w:rFonts w:ascii="Comic Sans MS" w:hAnsi="Comic Sans MS"/>
          <w:sz w:val="20"/>
          <w:szCs w:val="20"/>
        </w:rPr>
        <w:t>Oyun, bu şekilde tekrarlanarak devam eder.</w:t>
      </w:r>
    </w:p>
    <w:p w:rsidR="00E74078" w:rsidRPr="00745A56" w:rsidRDefault="00E74078" w:rsidP="00890E89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4" o:spid="_x0000_s1028" type="#_x0000_t202" style="position:absolute;margin-left:-4.1pt;margin-top:10.1pt;width:295.5pt;height:10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">
            <v:textbox>
              <w:txbxContent>
                <w:p w:rsidR="00E74078" w:rsidRDefault="00E74078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E74078" w:rsidRPr="00AE1C83" w:rsidRDefault="00E74078" w:rsidP="00E949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Oyun hamurları</w:t>
                  </w:r>
                </w:p>
                <w:p w:rsidR="00E74078" w:rsidRDefault="00E74078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E74078" w:rsidRPr="00AE1C83" w:rsidRDefault="00E74078" w:rsidP="00E949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Bulut,beyaz,damla,yağmur</w:t>
                  </w:r>
                </w:p>
                <w:p w:rsidR="00E74078" w:rsidRDefault="00E74078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E74078" w:rsidRDefault="00E74078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Beyaz (renk)</w:t>
                  </w:r>
                </w:p>
                <w:p w:rsidR="00E74078" w:rsidRPr="00436F22" w:rsidRDefault="00E74078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321.4pt;margin-top:14.6pt;width:384pt;height:37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">
            <v:textbox>
              <w:txbxContent>
                <w:p w:rsidR="00E74078" w:rsidRDefault="00E74078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</w:p>
    <w:p w:rsidR="00E74078" w:rsidRDefault="00E74078" w:rsidP="00890E89"/>
    <w:p w:rsidR="00E74078" w:rsidRDefault="00E74078" w:rsidP="00890E89">
      <w:r>
        <w:rPr>
          <w:noProof/>
        </w:rPr>
        <w:pict>
          <v:shape id="Text Box 9" o:spid="_x0000_s1030" type="#_x0000_t202" style="position:absolute;margin-left:322.9pt;margin-top:12.45pt;width:382.5pt;height:47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">
            <v:textbox>
              <w:txbxContent>
                <w:p w:rsidR="00E74078" w:rsidRPr="006B082C" w:rsidRDefault="00E74078" w:rsidP="006B08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B08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</w:t>
                  </w:r>
                  <w:r w:rsidRPr="006B082C">
                    <w:rPr>
                      <w:rFonts w:ascii="Comic Sans MS" w:hAnsi="Comic Sans MS"/>
                      <w:sz w:val="20"/>
                      <w:szCs w:val="20"/>
                    </w:rPr>
                    <w:t>Sınıfta engeli olan öğrenciler varsa, engelleri göz önünde bulundurularak etkinlikler düzenlenmelidir</w:t>
                  </w:r>
                </w:p>
              </w:txbxContent>
            </v:textbox>
          </v:shape>
        </w:pict>
      </w:r>
    </w:p>
    <w:p w:rsidR="00E74078" w:rsidRDefault="00E74078" w:rsidP="00890E89"/>
    <w:p w:rsidR="00E74078" w:rsidRDefault="00E74078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E74078" w:rsidRDefault="00E74078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Bulutlardan aşağıya ne inmiş?</w:t>
      </w:r>
    </w:p>
    <w:p w:rsidR="00E74078" w:rsidRDefault="00E74078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Yağmur damlası neler görmüş?</w:t>
      </w:r>
    </w:p>
    <w:p w:rsidR="00E74078" w:rsidRDefault="00E74078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Hikayenin sonunda ne oldu?</w:t>
      </w:r>
    </w:p>
    <w:p w:rsidR="00E74078" w:rsidRDefault="00E74078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 nesneler beyaz renktedir?</w:t>
      </w:r>
    </w:p>
    <w:p w:rsidR="00E74078" w:rsidRDefault="00E74078" w:rsidP="0079558A">
      <w:pPr>
        <w:tabs>
          <w:tab w:val="left" w:pos="1020"/>
        </w:tabs>
      </w:pPr>
      <w:r>
        <w:tab/>
      </w:r>
    </w:p>
    <w:p w:rsidR="00E74078" w:rsidRDefault="00E74078" w:rsidP="0079558A">
      <w:pPr>
        <w:tabs>
          <w:tab w:val="left" w:pos="1020"/>
        </w:tabs>
      </w:pPr>
    </w:p>
    <w:p w:rsidR="00E74078" w:rsidRDefault="00E74078" w:rsidP="0079558A">
      <w:pPr>
        <w:tabs>
          <w:tab w:val="left" w:pos="1020"/>
        </w:tabs>
      </w:pPr>
    </w:p>
    <w:sectPr w:rsidR="00E74078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078" w:rsidRDefault="00E74078" w:rsidP="00806A98">
      <w:pPr>
        <w:spacing w:after="0" w:line="240" w:lineRule="auto"/>
      </w:pPr>
      <w:r>
        <w:separator/>
      </w:r>
    </w:p>
  </w:endnote>
  <w:endnote w:type="continuationSeparator" w:id="0">
    <w:p w:rsidR="00E74078" w:rsidRDefault="00E7407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78" w:rsidRDefault="00E74078">
    <w:pPr>
      <w:pStyle w:val="Footer"/>
    </w:pPr>
  </w:p>
  <w:p w:rsidR="00E74078" w:rsidRDefault="00E74078">
    <w:pPr>
      <w:pStyle w:val="Footer"/>
    </w:pPr>
  </w:p>
  <w:p w:rsidR="00E74078" w:rsidRDefault="00E740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078" w:rsidRDefault="00E74078" w:rsidP="00806A98">
      <w:pPr>
        <w:spacing w:after="0" w:line="240" w:lineRule="auto"/>
      </w:pPr>
      <w:r>
        <w:separator/>
      </w:r>
    </w:p>
  </w:footnote>
  <w:footnote w:type="continuationSeparator" w:id="0">
    <w:p w:rsidR="00E74078" w:rsidRDefault="00E7407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5BC2"/>
    <w:rsid w:val="00057496"/>
    <w:rsid w:val="000614C2"/>
    <w:rsid w:val="000867DE"/>
    <w:rsid w:val="000D10F6"/>
    <w:rsid w:val="000D4824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324B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52332"/>
    <w:rsid w:val="002A1BCC"/>
    <w:rsid w:val="002B5687"/>
    <w:rsid w:val="002C40DB"/>
    <w:rsid w:val="002C7137"/>
    <w:rsid w:val="002F7B42"/>
    <w:rsid w:val="0030759F"/>
    <w:rsid w:val="0031026A"/>
    <w:rsid w:val="00315189"/>
    <w:rsid w:val="00330AED"/>
    <w:rsid w:val="003607BE"/>
    <w:rsid w:val="00365CD4"/>
    <w:rsid w:val="0038080C"/>
    <w:rsid w:val="00382F38"/>
    <w:rsid w:val="00395C6B"/>
    <w:rsid w:val="003A2AC5"/>
    <w:rsid w:val="003A33B0"/>
    <w:rsid w:val="003B14C7"/>
    <w:rsid w:val="003B30BC"/>
    <w:rsid w:val="003C0F4A"/>
    <w:rsid w:val="003C1931"/>
    <w:rsid w:val="003C2D3A"/>
    <w:rsid w:val="003D0F9E"/>
    <w:rsid w:val="003D7926"/>
    <w:rsid w:val="003D7D99"/>
    <w:rsid w:val="003E04E7"/>
    <w:rsid w:val="003E254C"/>
    <w:rsid w:val="00411C7A"/>
    <w:rsid w:val="00430623"/>
    <w:rsid w:val="00433144"/>
    <w:rsid w:val="00436F22"/>
    <w:rsid w:val="00445C4B"/>
    <w:rsid w:val="00445D76"/>
    <w:rsid w:val="00446ED2"/>
    <w:rsid w:val="004470D6"/>
    <w:rsid w:val="00450377"/>
    <w:rsid w:val="00455396"/>
    <w:rsid w:val="00465E58"/>
    <w:rsid w:val="0048571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1723"/>
    <w:rsid w:val="005364CF"/>
    <w:rsid w:val="00537D90"/>
    <w:rsid w:val="005460B8"/>
    <w:rsid w:val="005527C4"/>
    <w:rsid w:val="00577EBE"/>
    <w:rsid w:val="005858E6"/>
    <w:rsid w:val="0059067C"/>
    <w:rsid w:val="005B492E"/>
    <w:rsid w:val="005C3EC7"/>
    <w:rsid w:val="005C3F4D"/>
    <w:rsid w:val="005C5442"/>
    <w:rsid w:val="005D35FA"/>
    <w:rsid w:val="00606432"/>
    <w:rsid w:val="00606435"/>
    <w:rsid w:val="0064489B"/>
    <w:rsid w:val="006836CC"/>
    <w:rsid w:val="006845AE"/>
    <w:rsid w:val="006B082C"/>
    <w:rsid w:val="006D28C4"/>
    <w:rsid w:val="006D6401"/>
    <w:rsid w:val="006D6FD2"/>
    <w:rsid w:val="0070201C"/>
    <w:rsid w:val="00705541"/>
    <w:rsid w:val="0072462E"/>
    <w:rsid w:val="00745A56"/>
    <w:rsid w:val="00760CDC"/>
    <w:rsid w:val="00764F63"/>
    <w:rsid w:val="007706DB"/>
    <w:rsid w:val="00774F9B"/>
    <w:rsid w:val="00785C29"/>
    <w:rsid w:val="0079558A"/>
    <w:rsid w:val="00801790"/>
    <w:rsid w:val="00801C8B"/>
    <w:rsid w:val="008065CB"/>
    <w:rsid w:val="00806A98"/>
    <w:rsid w:val="00832336"/>
    <w:rsid w:val="00835748"/>
    <w:rsid w:val="008363D4"/>
    <w:rsid w:val="008432E8"/>
    <w:rsid w:val="00852BCE"/>
    <w:rsid w:val="0085733F"/>
    <w:rsid w:val="008637FB"/>
    <w:rsid w:val="008725D1"/>
    <w:rsid w:val="008854B3"/>
    <w:rsid w:val="008902E4"/>
    <w:rsid w:val="00890E89"/>
    <w:rsid w:val="008978B2"/>
    <w:rsid w:val="008A4CDD"/>
    <w:rsid w:val="008B7296"/>
    <w:rsid w:val="008B77E5"/>
    <w:rsid w:val="008E20FE"/>
    <w:rsid w:val="0091422C"/>
    <w:rsid w:val="0092742D"/>
    <w:rsid w:val="009319CC"/>
    <w:rsid w:val="009322A4"/>
    <w:rsid w:val="009367C8"/>
    <w:rsid w:val="00936A51"/>
    <w:rsid w:val="009372D4"/>
    <w:rsid w:val="00942E94"/>
    <w:rsid w:val="00954DBC"/>
    <w:rsid w:val="00957873"/>
    <w:rsid w:val="00973CDA"/>
    <w:rsid w:val="009A20AC"/>
    <w:rsid w:val="009A586A"/>
    <w:rsid w:val="009B2D3F"/>
    <w:rsid w:val="009B4D02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54C02"/>
    <w:rsid w:val="00A62724"/>
    <w:rsid w:val="00A70267"/>
    <w:rsid w:val="00A83602"/>
    <w:rsid w:val="00A85CB0"/>
    <w:rsid w:val="00A93841"/>
    <w:rsid w:val="00AC668E"/>
    <w:rsid w:val="00AD00DF"/>
    <w:rsid w:val="00AD188D"/>
    <w:rsid w:val="00AE1C83"/>
    <w:rsid w:val="00AE40F7"/>
    <w:rsid w:val="00AE4369"/>
    <w:rsid w:val="00AE4AC3"/>
    <w:rsid w:val="00AE611F"/>
    <w:rsid w:val="00B131D1"/>
    <w:rsid w:val="00B239B3"/>
    <w:rsid w:val="00B242B0"/>
    <w:rsid w:val="00B34595"/>
    <w:rsid w:val="00B3737A"/>
    <w:rsid w:val="00B414DB"/>
    <w:rsid w:val="00B64698"/>
    <w:rsid w:val="00B67CE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A553B"/>
    <w:rsid w:val="00CC216B"/>
    <w:rsid w:val="00CC55A2"/>
    <w:rsid w:val="00CE11E7"/>
    <w:rsid w:val="00CE6E6F"/>
    <w:rsid w:val="00D40B9B"/>
    <w:rsid w:val="00D94A26"/>
    <w:rsid w:val="00DE524A"/>
    <w:rsid w:val="00DF1949"/>
    <w:rsid w:val="00E006E9"/>
    <w:rsid w:val="00E109C3"/>
    <w:rsid w:val="00E1402F"/>
    <w:rsid w:val="00E3439D"/>
    <w:rsid w:val="00E4402B"/>
    <w:rsid w:val="00E47557"/>
    <w:rsid w:val="00E54A56"/>
    <w:rsid w:val="00E614B8"/>
    <w:rsid w:val="00E74078"/>
    <w:rsid w:val="00E823BB"/>
    <w:rsid w:val="00E8439E"/>
    <w:rsid w:val="00E84F8E"/>
    <w:rsid w:val="00E9352F"/>
    <w:rsid w:val="00E94914"/>
    <w:rsid w:val="00E9611D"/>
    <w:rsid w:val="00EB7872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D9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28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4</Pages>
  <Words>298</Words>
  <Characters>1700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2015-07-11T22:14:00Z</dcterms:created>
  <dcterms:modified xsi:type="dcterms:W3CDTF">2016-08-27T23:17:00Z</dcterms:modified>
</cp:coreProperties>
</file>